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B03244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4403A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8C4E63">
              <w:rPr>
                <w:spacing w:val="1"/>
              </w:rPr>
              <w:t>обществу с ограниченной ответственностью «</w:t>
            </w:r>
            <w:proofErr w:type="spellStart"/>
            <w:r w:rsidR="008C4E63">
              <w:rPr>
                <w:spacing w:val="1"/>
              </w:rPr>
              <w:t>Айден</w:t>
            </w:r>
            <w:proofErr w:type="spellEnd"/>
            <w:r w:rsidR="008C4E63">
              <w:rPr>
                <w:spacing w:val="1"/>
              </w:rPr>
              <w:t xml:space="preserve">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B24DD3" w:rsidRDefault="00D25713" w:rsidP="00B24DD3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8C4E63">
        <w:rPr>
          <w:spacing w:val="1"/>
        </w:rPr>
        <w:t>обществу с ограниченной ответственностью «</w:t>
      </w:r>
      <w:proofErr w:type="spellStart"/>
      <w:r w:rsidR="008C4E63">
        <w:rPr>
          <w:spacing w:val="1"/>
        </w:rPr>
        <w:t>Айден</w:t>
      </w:r>
      <w:proofErr w:type="spellEnd"/>
      <w:r w:rsidR="008C4E63">
        <w:rPr>
          <w:spacing w:val="1"/>
        </w:rPr>
        <w:t xml:space="preserve">» разрешение </w:t>
      </w:r>
      <w:r w:rsidR="00B24DD3" w:rsidRPr="00575EB1">
        <w:t>н</w:t>
      </w:r>
      <w:r w:rsidR="00B24DD3" w:rsidRPr="009112FE">
        <w:t>а условно разр</w:t>
      </w:r>
      <w:r w:rsidR="00B24DD3" w:rsidRPr="009112FE">
        <w:t>е</w:t>
      </w:r>
      <w:r w:rsidR="00B24DD3" w:rsidRPr="009112FE">
        <w:t>шенны</w:t>
      </w:r>
      <w:r w:rsidR="00B24DD3">
        <w:t>й</w:t>
      </w:r>
      <w:r w:rsidR="00B24DD3" w:rsidRPr="009112FE">
        <w:t xml:space="preserve"> вид использования земельного участка </w:t>
      </w:r>
      <w:r w:rsidR="00B24DD3">
        <w:t>с кадастровым</w:t>
      </w:r>
      <w:r w:rsidR="00B24DD3" w:rsidRPr="009112FE">
        <w:t xml:space="preserve"> </w:t>
      </w:r>
      <w:r w:rsidR="00B24DD3">
        <w:t>номером</w:t>
      </w:r>
      <w:r w:rsidR="00B24DD3" w:rsidRPr="009112FE">
        <w:t xml:space="preserve"> </w:t>
      </w:r>
      <w:r w:rsidR="00B24DD3" w:rsidRPr="009B5DE9">
        <w:t>54:35:</w:t>
      </w:r>
      <w:r w:rsidR="00B24DD3">
        <w:t xml:space="preserve">033735:630 </w:t>
      </w:r>
      <w:r w:rsidR="00B24DD3" w:rsidRPr="009112FE">
        <w:t xml:space="preserve">площадью </w:t>
      </w:r>
      <w:r w:rsidR="00B24DD3">
        <w:t>6082</w:t>
      </w:r>
      <w:r w:rsidR="00B24DD3" w:rsidRPr="009112FE">
        <w:t xml:space="preserve"> кв. м</w:t>
      </w:r>
      <w:r w:rsidR="00B24DD3">
        <w:t xml:space="preserve"> </w:t>
      </w:r>
      <w:r w:rsidR="00B24DD3" w:rsidRPr="009112FE">
        <w:t>с местоположением</w:t>
      </w:r>
      <w:r w:rsidR="00B24DD3">
        <w:t xml:space="preserve">: </w:t>
      </w:r>
      <w:r w:rsidR="00B24DD3" w:rsidRPr="00D51470">
        <w:t>Российская Федерация, Новосибирская о</w:t>
      </w:r>
      <w:r w:rsidR="00B24DD3" w:rsidRPr="00D51470">
        <w:t>б</w:t>
      </w:r>
      <w:r w:rsidR="00B24DD3" w:rsidRPr="00D51470">
        <w:t>ласть, город Новосибирск,</w:t>
      </w:r>
      <w:r w:rsidR="00B24DD3">
        <w:t xml:space="preserve"> ул. Аэропорт (з</w:t>
      </w:r>
      <w:r w:rsidR="00B24DD3" w:rsidRPr="005A4E5E">
        <w:t>она озеленения (Р-2))</w:t>
      </w:r>
      <w:r w:rsidR="00B24DD3">
        <w:t xml:space="preserve"> – «спорт </w:t>
      </w:r>
      <w:hyperlink r:id="rId8" w:history="1">
        <w:r w:rsidR="00B24DD3" w:rsidRPr="005A4E5E">
          <w:t>(5.1)</w:t>
        </w:r>
      </w:hyperlink>
      <w:r w:rsidR="00B24DD3">
        <w:t>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B03244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45FE5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4E63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3244"/>
    <w:rsid w:val="00B04E13"/>
    <w:rsid w:val="00B14FF5"/>
    <w:rsid w:val="00B16FBC"/>
    <w:rsid w:val="00B221A9"/>
    <w:rsid w:val="00B24DD3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7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B7038-30C7-4235-A86D-FEEEB7475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68</TotalTime>
  <Pages>1</Pages>
  <Words>191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58</cp:revision>
  <cp:lastPrinted>2020-02-25T03:17:00Z</cp:lastPrinted>
  <dcterms:created xsi:type="dcterms:W3CDTF">2023-05-10T04:37:00Z</dcterms:created>
  <dcterms:modified xsi:type="dcterms:W3CDTF">2025-09-22T02:02:00Z</dcterms:modified>
</cp:coreProperties>
</file>